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C2B" w:rsidRDefault="00B70C2B" w:rsidP="00580D3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附件二</w:t>
      </w:r>
    </w:p>
    <w:p w:rsidR="00B70C2B" w:rsidRPr="00654226" w:rsidRDefault="00B70C2B" w:rsidP="00C92E3B">
      <w:pPr>
        <w:ind w:firstLineChars="200" w:firstLine="31680"/>
        <w:rPr>
          <w:b/>
          <w:sz w:val="28"/>
          <w:szCs w:val="28"/>
        </w:rPr>
      </w:pPr>
      <w:r w:rsidRPr="00654226">
        <w:rPr>
          <w:rFonts w:hint="eastAsia"/>
          <w:b/>
          <w:sz w:val="28"/>
          <w:szCs w:val="28"/>
        </w:rPr>
        <w:t>福建省高校教师教育教学基本素质和能力测试人员汇总表</w:t>
      </w:r>
    </w:p>
    <w:p w:rsidR="00B70C2B" w:rsidRDefault="00B70C2B" w:rsidP="00580D3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填报单位：</w:t>
      </w:r>
      <w:r>
        <w:rPr>
          <w:b/>
          <w:sz w:val="28"/>
          <w:szCs w:val="28"/>
        </w:rPr>
        <w:t xml:space="preserve">                  </w:t>
      </w:r>
      <w:r>
        <w:rPr>
          <w:rFonts w:hint="eastAsia"/>
          <w:b/>
          <w:sz w:val="28"/>
          <w:szCs w:val="28"/>
        </w:rPr>
        <w:t>地址：</w:t>
      </w:r>
      <w:r>
        <w:rPr>
          <w:b/>
          <w:sz w:val="28"/>
          <w:szCs w:val="28"/>
        </w:rPr>
        <w:t xml:space="preserve">            </w:t>
      </w:r>
      <w:r>
        <w:rPr>
          <w:rFonts w:hint="eastAsia"/>
          <w:b/>
          <w:sz w:val="28"/>
          <w:szCs w:val="28"/>
        </w:rPr>
        <w:t>邮编：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260"/>
        <w:gridCol w:w="1440"/>
        <w:gridCol w:w="2152"/>
        <w:gridCol w:w="1421"/>
        <w:gridCol w:w="1421"/>
      </w:tblGrid>
      <w:tr w:rsidR="00B70C2B" w:rsidRPr="00CC5BDC" w:rsidTr="00CF65A2">
        <w:tc>
          <w:tcPr>
            <w:tcW w:w="828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  <w:r w:rsidRPr="00CC5BDC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6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  <w:r w:rsidRPr="00CC5BDC">
              <w:rPr>
                <w:rFonts w:hint="eastAsia"/>
                <w:b/>
                <w:sz w:val="28"/>
                <w:szCs w:val="28"/>
              </w:rPr>
              <w:t>姓</w:t>
            </w:r>
            <w:r w:rsidRPr="00CC5BDC">
              <w:rPr>
                <w:b/>
                <w:sz w:val="28"/>
                <w:szCs w:val="28"/>
              </w:rPr>
              <w:t xml:space="preserve">  </w:t>
            </w:r>
            <w:r w:rsidRPr="00CC5BDC"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144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  <w:r w:rsidRPr="00CC5BDC">
              <w:rPr>
                <w:rFonts w:hint="eastAsia"/>
                <w:b/>
                <w:sz w:val="28"/>
                <w:szCs w:val="28"/>
              </w:rPr>
              <w:t>身份证号</w:t>
            </w:r>
          </w:p>
        </w:tc>
        <w:tc>
          <w:tcPr>
            <w:tcW w:w="2152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  <w:r w:rsidRPr="00CC5BDC">
              <w:rPr>
                <w:rFonts w:hint="eastAsia"/>
                <w:b/>
                <w:sz w:val="28"/>
                <w:szCs w:val="28"/>
              </w:rPr>
              <w:t>毕业学校、专业</w:t>
            </w: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  <w:r w:rsidRPr="00CC5BDC">
              <w:rPr>
                <w:rFonts w:hint="eastAsia"/>
                <w:b/>
                <w:sz w:val="28"/>
                <w:szCs w:val="28"/>
              </w:rPr>
              <w:t>任教学科</w:t>
            </w: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  <w:r w:rsidRPr="00CC5BDC">
              <w:rPr>
                <w:rFonts w:hint="eastAsia"/>
                <w:b/>
                <w:sz w:val="28"/>
                <w:szCs w:val="28"/>
              </w:rPr>
              <w:t>测试学科</w:t>
            </w:r>
          </w:p>
        </w:tc>
      </w:tr>
      <w:tr w:rsidR="00B70C2B" w:rsidRPr="00CC5BDC" w:rsidTr="00CF65A2">
        <w:tc>
          <w:tcPr>
            <w:tcW w:w="828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</w:tr>
      <w:tr w:rsidR="00B70C2B" w:rsidRPr="00CC5BDC" w:rsidTr="00CF65A2">
        <w:tc>
          <w:tcPr>
            <w:tcW w:w="828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</w:tr>
      <w:tr w:rsidR="00B70C2B" w:rsidRPr="00CC5BDC" w:rsidTr="00CF65A2">
        <w:tc>
          <w:tcPr>
            <w:tcW w:w="828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</w:tr>
      <w:tr w:rsidR="00B70C2B" w:rsidRPr="00CC5BDC" w:rsidTr="00CF65A2">
        <w:tc>
          <w:tcPr>
            <w:tcW w:w="828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</w:tr>
      <w:tr w:rsidR="00B70C2B" w:rsidRPr="00CC5BDC" w:rsidTr="00CF65A2">
        <w:tc>
          <w:tcPr>
            <w:tcW w:w="828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</w:tr>
      <w:tr w:rsidR="00B70C2B" w:rsidRPr="00CC5BDC" w:rsidTr="00CF65A2">
        <w:tc>
          <w:tcPr>
            <w:tcW w:w="828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</w:tr>
      <w:tr w:rsidR="00B70C2B" w:rsidRPr="00CC5BDC" w:rsidTr="00CF65A2">
        <w:tc>
          <w:tcPr>
            <w:tcW w:w="828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</w:tr>
      <w:tr w:rsidR="00B70C2B" w:rsidRPr="00CC5BDC" w:rsidTr="00CF65A2">
        <w:tc>
          <w:tcPr>
            <w:tcW w:w="828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</w:tr>
      <w:tr w:rsidR="00B70C2B" w:rsidRPr="00CC5BDC" w:rsidTr="00CF65A2">
        <w:tc>
          <w:tcPr>
            <w:tcW w:w="828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</w:tr>
      <w:tr w:rsidR="00B70C2B" w:rsidRPr="00CC5BDC" w:rsidTr="00CF65A2">
        <w:tc>
          <w:tcPr>
            <w:tcW w:w="828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</w:tr>
      <w:tr w:rsidR="00B70C2B" w:rsidRPr="00CC5BDC" w:rsidTr="00CF65A2">
        <w:tc>
          <w:tcPr>
            <w:tcW w:w="828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</w:tr>
      <w:tr w:rsidR="00B70C2B" w:rsidRPr="00CC5BDC" w:rsidTr="00CF65A2">
        <w:tc>
          <w:tcPr>
            <w:tcW w:w="828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</w:tr>
      <w:tr w:rsidR="00B70C2B" w:rsidRPr="00CC5BDC" w:rsidTr="00CF65A2">
        <w:tc>
          <w:tcPr>
            <w:tcW w:w="828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</w:tr>
      <w:tr w:rsidR="00B70C2B" w:rsidRPr="00CC5BDC" w:rsidTr="00CF65A2">
        <w:tc>
          <w:tcPr>
            <w:tcW w:w="828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</w:tr>
      <w:tr w:rsidR="00B70C2B" w:rsidRPr="00CC5BDC" w:rsidTr="00CF65A2">
        <w:tc>
          <w:tcPr>
            <w:tcW w:w="828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2152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B70C2B" w:rsidRPr="00CC5BDC" w:rsidRDefault="00B70C2B" w:rsidP="00CF65A2">
            <w:pPr>
              <w:rPr>
                <w:b/>
                <w:sz w:val="28"/>
                <w:szCs w:val="28"/>
              </w:rPr>
            </w:pPr>
          </w:p>
        </w:tc>
      </w:tr>
    </w:tbl>
    <w:p w:rsidR="00B70C2B" w:rsidRDefault="00B70C2B" w:rsidP="00580D3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填表人：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联系电话：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电子邮箱：</w:t>
      </w:r>
    </w:p>
    <w:p w:rsidR="00B70C2B" w:rsidRDefault="00B70C2B" w:rsidP="00580D37">
      <w:pPr>
        <w:rPr>
          <w:sz w:val="28"/>
          <w:szCs w:val="28"/>
        </w:rPr>
      </w:pPr>
    </w:p>
    <w:p w:rsidR="00B70C2B" w:rsidRPr="00C92E3B" w:rsidRDefault="00B70C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注：请统一用</w:t>
      </w:r>
      <w:r>
        <w:rPr>
          <w:sz w:val="28"/>
          <w:szCs w:val="28"/>
        </w:rPr>
        <w:t>Excel</w:t>
      </w:r>
      <w:r>
        <w:rPr>
          <w:rFonts w:hint="eastAsia"/>
          <w:sz w:val="28"/>
          <w:szCs w:val="28"/>
        </w:rPr>
        <w:t>格式制表，汇总后发送至</w:t>
      </w:r>
      <w:r>
        <w:rPr>
          <w:sz w:val="28"/>
          <w:szCs w:val="28"/>
        </w:rPr>
        <w:t>rscwhs@fzu.edu.cn</w:t>
      </w:r>
    </w:p>
    <w:sectPr w:rsidR="00B70C2B" w:rsidRPr="00C92E3B" w:rsidSect="00FF0B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D37"/>
    <w:rsid w:val="004553F5"/>
    <w:rsid w:val="00580D37"/>
    <w:rsid w:val="00654226"/>
    <w:rsid w:val="00B70C2B"/>
    <w:rsid w:val="00C92E3B"/>
    <w:rsid w:val="00CC5BDC"/>
    <w:rsid w:val="00CF65A2"/>
    <w:rsid w:val="00E51EF4"/>
    <w:rsid w:val="00FF0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D37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42</Words>
  <Characters>245</Characters>
  <Application>Microsoft Office Outlook</Application>
  <DocSecurity>0</DocSecurity>
  <Lines>0</Lines>
  <Paragraphs>0</Paragraphs>
  <ScaleCrop>false</ScaleCrop>
  <Company>MS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2</cp:revision>
  <dcterms:created xsi:type="dcterms:W3CDTF">2015-10-13T09:39:00Z</dcterms:created>
  <dcterms:modified xsi:type="dcterms:W3CDTF">2016-03-15T03:06:00Z</dcterms:modified>
</cp:coreProperties>
</file>